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686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B36869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2" w14:textId="77777777" w:rsidR="00C44B8B" w:rsidRPr="0052681C" w:rsidRDefault="00902E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02EB0">
              <w:rPr>
                <w:b/>
                <w:sz w:val="26"/>
                <w:szCs w:val="26"/>
              </w:rPr>
              <w:t>202A_044</w:t>
            </w:r>
          </w:p>
        </w:tc>
      </w:tr>
      <w:tr w:rsidR="00C44B8B" w:rsidRPr="0052681C" w14:paraId="0B3686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5" w14:textId="77777777" w:rsidR="00C44B8B" w:rsidRPr="0052681C" w:rsidRDefault="008B532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2120579</w:t>
            </w:r>
          </w:p>
        </w:tc>
      </w:tr>
    </w:tbl>
    <w:p w14:paraId="0B36869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3686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B36869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3686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B36869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B36869C" w14:textId="77777777" w:rsidR="00C44B8B" w:rsidRPr="0052681C" w:rsidRDefault="00C44B8B" w:rsidP="00C44B8B"/>
    <w:p w14:paraId="0B36869D" w14:textId="77777777" w:rsidR="00C44B8B" w:rsidRPr="0052681C" w:rsidRDefault="00C44B8B" w:rsidP="00C44B8B"/>
    <w:p w14:paraId="0B36869E" w14:textId="77777777" w:rsidR="00C44B8B" w:rsidRPr="0052681C" w:rsidRDefault="00C44B8B" w:rsidP="00C44B8B"/>
    <w:p w14:paraId="0B36869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B3686A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B3686A1" w14:textId="77777777" w:rsidR="00612811" w:rsidRPr="00B60F58" w:rsidRDefault="00B6789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B532D" w:rsidRPr="00B60F58">
        <w:rPr>
          <w:b/>
          <w:sz w:val="26"/>
          <w:szCs w:val="26"/>
        </w:rPr>
        <w:t>Зажим натяжной болтовой НБ-2-6А</w:t>
      </w:r>
      <w:r>
        <w:rPr>
          <w:b/>
          <w:sz w:val="26"/>
          <w:szCs w:val="26"/>
        </w:rPr>
        <w:t>)</w:t>
      </w:r>
      <w:r w:rsidR="00DC45B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0F58">
        <w:rPr>
          <w:b/>
          <w:sz w:val="26"/>
          <w:szCs w:val="26"/>
        </w:rPr>
        <w:t xml:space="preserve"> </w:t>
      </w:r>
      <w:r w:rsidR="00AA670B" w:rsidRPr="00DC45B6">
        <w:rPr>
          <w:b/>
          <w:sz w:val="26"/>
          <w:szCs w:val="26"/>
          <w:u w:val="single"/>
        </w:rPr>
        <w:t>202</w:t>
      </w:r>
      <w:r w:rsidR="00AA670B" w:rsidRPr="00DC45B6">
        <w:rPr>
          <w:b/>
          <w:sz w:val="26"/>
          <w:szCs w:val="26"/>
          <w:u w:val="single"/>
          <w:lang w:val="en-US"/>
        </w:rPr>
        <w:t>A</w:t>
      </w:r>
    </w:p>
    <w:p w14:paraId="0B3686A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B3686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686A4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60F58">
        <w:rPr>
          <w:sz w:val="24"/>
          <w:szCs w:val="24"/>
        </w:rPr>
        <w:t xml:space="preserve">Технические требования, характеристики </w:t>
      </w:r>
      <w:r w:rsidR="00770408" w:rsidRPr="00B60F58">
        <w:rPr>
          <w:sz w:val="24"/>
          <w:szCs w:val="24"/>
        </w:rPr>
        <w:t>линейной арматуры и гасителей вибрации</w:t>
      </w:r>
      <w:r w:rsidR="004F4E9E" w:rsidRPr="00B60F58">
        <w:rPr>
          <w:sz w:val="24"/>
          <w:szCs w:val="24"/>
        </w:rPr>
        <w:t xml:space="preserve"> должны соответствовать параметрам </w:t>
      </w:r>
      <w:r w:rsidR="00A64E25" w:rsidRPr="00B60F58">
        <w:rPr>
          <w:sz w:val="24"/>
          <w:szCs w:val="24"/>
        </w:rPr>
        <w:t xml:space="preserve">ТУ 3449-016-40064547-01 </w:t>
      </w:r>
      <w:r w:rsidR="00B60F58" w:rsidRPr="00B60F58">
        <w:rPr>
          <w:sz w:val="24"/>
          <w:szCs w:val="24"/>
        </w:rPr>
        <w:t>«</w:t>
      </w:r>
      <w:r w:rsidR="00A64E25" w:rsidRPr="00B60F58">
        <w:rPr>
          <w:sz w:val="24"/>
          <w:szCs w:val="24"/>
        </w:rPr>
        <w:t>Зажимы на</w:t>
      </w:r>
      <w:r w:rsidR="00B60F58" w:rsidRPr="00B60F58">
        <w:rPr>
          <w:sz w:val="24"/>
          <w:szCs w:val="24"/>
        </w:rPr>
        <w:t>тяжные болтовые и заклинивающие»</w:t>
      </w:r>
      <w:r w:rsidRPr="00B60F58">
        <w:rPr>
          <w:sz w:val="24"/>
          <w:szCs w:val="24"/>
        </w:rPr>
        <w:t>.</w:t>
      </w:r>
    </w:p>
    <w:p w14:paraId="0B3686A5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A6" w14:textId="77777777" w:rsidR="00B60F58" w:rsidRDefault="00B60F58" w:rsidP="00DC45B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B3686E6" wp14:editId="0B3686E7">
            <wp:extent cx="3619500" cy="3038475"/>
            <wp:effectExtent l="0" t="0" r="0" b="9525"/>
            <wp:docPr id="1" name="Рисунок 1" descr="&amp;Zcy;&amp;acy;&amp;zhcy;&amp;icy;&amp;mcy; &amp;Ncy;&amp;Bcy;-2-6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Bcy;-2-6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686A7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6202"/>
      </w:tblGrid>
      <w:tr w:rsidR="00B60F58" w:rsidRPr="00B60F58" w14:paraId="0B3686AA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8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0B3686A9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НБ-2-6А </w:t>
            </w:r>
          </w:p>
        </w:tc>
      </w:tr>
      <w:tr w:rsidR="00B60F58" w:rsidRPr="00B60F58" w14:paraId="0B3686AD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B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 провода:</w:t>
            </w:r>
          </w:p>
        </w:tc>
        <w:tc>
          <w:tcPr>
            <w:tcW w:w="0" w:type="auto"/>
            <w:vAlign w:val="center"/>
            <w:hideMark/>
          </w:tcPr>
          <w:p w14:paraId="0B3686AC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А95, А120, А150, М95, М120, АС70/11, АС95/16, АС120/19 </w:t>
            </w:r>
          </w:p>
        </w:tc>
      </w:tr>
      <w:tr w:rsidR="00B60F58" w:rsidRPr="00B60F58" w14:paraId="0B3686B0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E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0B3686AF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57</w:t>
            </w:r>
          </w:p>
        </w:tc>
      </w:tr>
      <w:tr w:rsidR="00B60F58" w:rsidRPr="00B60F58" w14:paraId="0B3686B3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B1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0B3686B2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1,11 </w:t>
            </w:r>
          </w:p>
        </w:tc>
      </w:tr>
    </w:tbl>
    <w:p w14:paraId="0B3686B4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B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B3686B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B3686B7" w14:textId="77777777" w:rsidR="001B1BA0" w:rsidRPr="0052681C" w:rsidRDefault="001B1BA0" w:rsidP="001B1B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B3686B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3686B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3686B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B3686B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</w:t>
      </w:r>
      <w:bookmarkStart w:id="0" w:name="_GoBack"/>
      <w:bookmarkEnd w:id="0"/>
      <w:r w:rsidRPr="0052681C">
        <w:rPr>
          <w:sz w:val="24"/>
          <w:szCs w:val="24"/>
        </w:rPr>
        <w:t>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3686B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B3686B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B3686BE" w14:textId="18E3A5D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51EA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B3686BF" w14:textId="7E39C56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1B4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B3686C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B3686C1" w14:textId="77777777" w:rsidR="00DE0C6D" w:rsidRPr="0052681C" w:rsidRDefault="00843900" w:rsidP="00CB4F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B3686C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B3686C3" w14:textId="77777777" w:rsidR="0052681C" w:rsidRDefault="00A64E25" w:rsidP="00A64E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64E25">
        <w:rPr>
          <w:sz w:val="24"/>
          <w:szCs w:val="24"/>
        </w:rPr>
        <w:t xml:space="preserve">ТУ 3449-016-40064547-01 </w:t>
      </w:r>
      <w:r w:rsidR="00B60F58">
        <w:rPr>
          <w:sz w:val="24"/>
          <w:szCs w:val="24"/>
        </w:rPr>
        <w:t>«</w:t>
      </w:r>
      <w:r w:rsidRPr="00A64E25">
        <w:rPr>
          <w:sz w:val="24"/>
          <w:szCs w:val="24"/>
        </w:rPr>
        <w:t>Зажимы на</w:t>
      </w:r>
      <w:r>
        <w:rPr>
          <w:sz w:val="24"/>
          <w:szCs w:val="24"/>
        </w:rPr>
        <w:t>тяжные болтовые и заклинивающие</w:t>
      </w:r>
      <w:r w:rsidR="00B60F58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B3686C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B3686C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B3686C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3686C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B3686C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3686C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3686C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B3686C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B3686CC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B0166E">
        <w:rPr>
          <w:szCs w:val="24"/>
        </w:rPr>
        <w:t>поставки.</w:t>
      </w:r>
    </w:p>
    <w:p w14:paraId="0B3686CD" w14:textId="77777777" w:rsidR="00350D57" w:rsidRPr="0052681C" w:rsidRDefault="00350D57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3686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B3686C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50D5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3686D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686D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B3686D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B3686D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686D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B3686D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3686D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B3686D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B3686D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3686D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B3686D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3686D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3686D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B3686D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3686D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686D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B3686E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3686E1" w14:textId="77777777" w:rsidR="00562D55" w:rsidRPr="0052681C" w:rsidRDefault="00562D55" w:rsidP="00451C4D">
      <w:pPr>
        <w:rPr>
          <w:sz w:val="26"/>
          <w:szCs w:val="26"/>
        </w:rPr>
      </w:pPr>
    </w:p>
    <w:p w14:paraId="0B3686E2" w14:textId="77777777" w:rsidR="004A2665" w:rsidRPr="0052681C" w:rsidRDefault="004A2665" w:rsidP="00451C4D">
      <w:pPr>
        <w:rPr>
          <w:sz w:val="26"/>
          <w:szCs w:val="26"/>
        </w:rPr>
      </w:pPr>
    </w:p>
    <w:p w14:paraId="0B3686E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B3686E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B3686E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686EA" w14:textId="77777777" w:rsidR="009E3769" w:rsidRDefault="009E3769">
      <w:r>
        <w:separator/>
      </w:r>
    </w:p>
  </w:endnote>
  <w:endnote w:type="continuationSeparator" w:id="0">
    <w:p w14:paraId="0B3686EB" w14:textId="77777777" w:rsidR="009E3769" w:rsidRDefault="009E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686E8" w14:textId="77777777" w:rsidR="009E3769" w:rsidRDefault="009E3769">
      <w:r>
        <w:separator/>
      </w:r>
    </w:p>
  </w:footnote>
  <w:footnote w:type="continuationSeparator" w:id="0">
    <w:p w14:paraId="0B3686E9" w14:textId="77777777" w:rsidR="009E3769" w:rsidRDefault="009E3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686E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3686E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74A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1B45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A0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D5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9E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693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EA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92"/>
    <w:rsid w:val="008B1E2C"/>
    <w:rsid w:val="008B22FE"/>
    <w:rsid w:val="008B41DF"/>
    <w:rsid w:val="008B532D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EB0"/>
    <w:rsid w:val="009039EB"/>
    <w:rsid w:val="00904950"/>
    <w:rsid w:val="00905644"/>
    <w:rsid w:val="00905DC5"/>
    <w:rsid w:val="0091065E"/>
    <w:rsid w:val="00910A7C"/>
    <w:rsid w:val="00911A50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769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E2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66E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F58"/>
    <w:rsid w:val="00B61A7F"/>
    <w:rsid w:val="00B61BAC"/>
    <w:rsid w:val="00B63411"/>
    <w:rsid w:val="00B65693"/>
    <w:rsid w:val="00B65C5B"/>
    <w:rsid w:val="00B66055"/>
    <w:rsid w:val="00B67197"/>
    <w:rsid w:val="00B6789D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BB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FA3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5B6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A46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68690"/>
  <w15:docId w15:val="{6041EB37-F5DC-4D9C-9720-7C3E638B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CDCE2-ECE9-4DAD-8939-E1C82A7A9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1CDF6-DE6D-4112-93E7-C6483326D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E3AF76-81CF-4C7E-AFAE-04EA9F42888F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50C56CF-FB66-4096-9850-D4F5916C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2015-04-14T13:01:00Z</dcterms:created>
  <dcterms:modified xsi:type="dcterms:W3CDTF">2015-09-02T11:37:00Z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